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710C2" w14:textId="65E44A17" w:rsidR="00D24BCB" w:rsidRPr="0094098E" w:rsidRDefault="00F26E54" w:rsidP="00D24BCB">
      <w:pPr>
        <w:pStyle w:val="Graphicsanchor"/>
        <w:rPr>
          <w:color w:val="21A6CC" w:themeColor="accent6" w:themeShade="BF"/>
        </w:rPr>
      </w:pPr>
      <w:r w:rsidRPr="00F26E54">
        <w:t xml:space="preserve"> </w:t>
      </w:r>
      <w:r w:rsidR="00496CDE" w:rsidRPr="00496CDE">
        <w:rPr>
          <w:noProof/>
        </w:rPr>
        <mc:AlternateContent>
          <mc:Choice Requires="wpg">
            <w:drawing>
              <wp:anchor distT="0" distB="0" distL="114300" distR="114300" simplePos="0" relativeHeight="251674624" behindDoc="1" locked="1" layoutInCell="1" allowOverlap="1" wp14:anchorId="05ACA520" wp14:editId="34EF1295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2400" cy="10058400"/>
                <wp:effectExtent l="0" t="0" r="19050" b="19050"/>
                <wp:wrapNone/>
                <wp:docPr id="26" name="Group 25">
                  <a:extLst xmlns:a="http://schemas.openxmlformats.org/drawingml/2006/main">
                    <a:ext uri="{FF2B5EF4-FFF2-40B4-BE49-F238E27FC236}">
                      <a16:creationId xmlns:a16="http://schemas.microsoft.com/office/drawing/2014/main" id="{0E766EC0-ECA4-D893-BAF7-E2D16F4C998E}"/>
                    </a:ext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400" cy="10058400"/>
                          <a:chOff x="0" y="0"/>
                          <a:chExt cx="7774071" cy="10058400"/>
                        </a:xfrm>
                      </wpg:grpSpPr>
                      <wps:wsp>
                        <wps:cNvPr id="84049442" name="Rectangle 84049442">
                          <a:extLst>
                            <a:ext uri="{FF2B5EF4-FFF2-40B4-BE49-F238E27FC236}">
                              <a16:creationId xmlns:a16="http://schemas.microsoft.com/office/drawing/2014/main" id="{641B0181-9157-53C8-EA8E-8C5F5ACEA1EC}"/>
                            </a:ext>
                          </a:extLst>
                        </wps:cNvPr>
                        <wps:cNvSpPr/>
                        <wps:spPr>
                          <a:xfrm>
                            <a:off x="1670" y="0"/>
                            <a:ext cx="7772400" cy="100584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92D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63583085" name="Freeform: Shape 1463583085">
                          <a:extLst>
                            <a:ext uri="{FF2B5EF4-FFF2-40B4-BE49-F238E27FC236}">
                              <a16:creationId xmlns:a16="http://schemas.microsoft.com/office/drawing/2014/main" id="{D12F122D-D98B-106E-DDAC-6209E67AB9AC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8969748"/>
                            <a:ext cx="7708315" cy="1088652"/>
                          </a:xfrm>
                          <a:custGeom>
                            <a:avLst/>
                            <a:gdLst>
                              <a:gd name="connsiteX0" fmla="*/ 6520732 w 7708315"/>
                              <a:gd name="connsiteY0" fmla="*/ 1003 h 1088652"/>
                              <a:gd name="connsiteX1" fmla="*/ 6587756 w 7708315"/>
                              <a:gd name="connsiteY1" fmla="*/ 1472 h 1088652"/>
                              <a:gd name="connsiteX2" fmla="*/ 7131449 w 7708315"/>
                              <a:gd name="connsiteY2" fmla="*/ 275209 h 1088652"/>
                              <a:gd name="connsiteX3" fmla="*/ 7702430 w 7708315"/>
                              <a:gd name="connsiteY3" fmla="*/ 1079948 h 1088652"/>
                              <a:gd name="connsiteX4" fmla="*/ 7708315 w 7708315"/>
                              <a:gd name="connsiteY4" fmla="*/ 1088652 h 1088652"/>
                              <a:gd name="connsiteX5" fmla="*/ 7489099 w 7708315"/>
                              <a:gd name="connsiteY5" fmla="*/ 1088652 h 1088652"/>
                              <a:gd name="connsiteX6" fmla="*/ 7484007 w 7708315"/>
                              <a:gd name="connsiteY6" fmla="*/ 1081423 h 1088652"/>
                              <a:gd name="connsiteX7" fmla="*/ 6992714 w 7708315"/>
                              <a:gd name="connsiteY7" fmla="*/ 383954 h 1088652"/>
                              <a:gd name="connsiteX8" fmla="*/ 6602754 w 7708315"/>
                              <a:gd name="connsiteY8" fmla="*/ 181463 h 1088652"/>
                              <a:gd name="connsiteX9" fmla="*/ 6179049 w 7708315"/>
                              <a:gd name="connsiteY9" fmla="*/ 323956 h 1088652"/>
                              <a:gd name="connsiteX10" fmla="*/ 6107806 w 7708315"/>
                              <a:gd name="connsiteY10" fmla="*/ 372704 h 1088652"/>
                              <a:gd name="connsiteX11" fmla="*/ 5511618 w 7708315"/>
                              <a:gd name="connsiteY11" fmla="*/ 773935 h 1088652"/>
                              <a:gd name="connsiteX12" fmla="*/ 5245396 w 7708315"/>
                              <a:gd name="connsiteY12" fmla="*/ 882680 h 1088652"/>
                              <a:gd name="connsiteX13" fmla="*/ 0 w 7708315"/>
                              <a:gd name="connsiteY13" fmla="*/ 882680 h 1088652"/>
                              <a:gd name="connsiteX14" fmla="*/ 0 w 7708315"/>
                              <a:gd name="connsiteY14" fmla="*/ 721437 h 1088652"/>
                              <a:gd name="connsiteX15" fmla="*/ 63392 w 7708315"/>
                              <a:gd name="connsiteY15" fmla="*/ 721437 h 1088652"/>
                              <a:gd name="connsiteX16" fmla="*/ 5114160 w 7708315"/>
                              <a:gd name="connsiteY16" fmla="*/ 721437 h 1088652"/>
                              <a:gd name="connsiteX17" fmla="*/ 5477872 w 7708315"/>
                              <a:gd name="connsiteY17" fmla="*/ 586444 h 1088652"/>
                              <a:gd name="connsiteX18" fmla="*/ 6115305 w 7708315"/>
                              <a:gd name="connsiteY18" fmla="*/ 147715 h 1088652"/>
                              <a:gd name="connsiteX19" fmla="*/ 6456520 w 7708315"/>
                              <a:gd name="connsiteY19" fmla="*/ 8971 h 1088652"/>
                              <a:gd name="connsiteX20" fmla="*/ 6520732 w 7708315"/>
                              <a:gd name="connsiteY20" fmla="*/ 1003 h 108865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</a:cxnLst>
                            <a:rect l="l" t="t" r="r" b="b"/>
                            <a:pathLst>
                              <a:path w="7708315" h="1088652">
                                <a:moveTo>
                                  <a:pt x="6520732" y="1003"/>
                                </a:moveTo>
                                <a:cubicBezTo>
                                  <a:pt x="6542761" y="-403"/>
                                  <a:pt x="6565258" y="-403"/>
                                  <a:pt x="6587756" y="1472"/>
                                </a:cubicBezTo>
                                <a:cubicBezTo>
                                  <a:pt x="6857728" y="12721"/>
                                  <a:pt x="7022711" y="158964"/>
                                  <a:pt x="7131449" y="275209"/>
                                </a:cubicBezTo>
                                <a:cubicBezTo>
                                  <a:pt x="7216753" y="370361"/>
                                  <a:pt x="7566170" y="878930"/>
                                  <a:pt x="7702430" y="1079948"/>
                                </a:cubicBezTo>
                                <a:lnTo>
                                  <a:pt x="7708315" y="1088652"/>
                                </a:lnTo>
                                <a:lnTo>
                                  <a:pt x="7489099" y="1088652"/>
                                </a:lnTo>
                                <a:lnTo>
                                  <a:pt x="7484007" y="1081423"/>
                                </a:lnTo>
                                <a:cubicBezTo>
                                  <a:pt x="7426277" y="999466"/>
                                  <a:pt x="7294323" y="812136"/>
                                  <a:pt x="6992714" y="383954"/>
                                </a:cubicBezTo>
                                <a:cubicBezTo>
                                  <a:pt x="6992714" y="383954"/>
                                  <a:pt x="6861477" y="196462"/>
                                  <a:pt x="6602754" y="181463"/>
                                </a:cubicBezTo>
                                <a:cubicBezTo>
                                  <a:pt x="6392776" y="170214"/>
                                  <a:pt x="6287787" y="245210"/>
                                  <a:pt x="6179049" y="323956"/>
                                </a:cubicBezTo>
                                <a:cubicBezTo>
                                  <a:pt x="6156551" y="338956"/>
                                  <a:pt x="6130304" y="357705"/>
                                  <a:pt x="6107806" y="372704"/>
                                </a:cubicBezTo>
                                <a:cubicBezTo>
                                  <a:pt x="5965321" y="462700"/>
                                  <a:pt x="5605358" y="706438"/>
                                  <a:pt x="5511618" y="773935"/>
                                </a:cubicBezTo>
                                <a:cubicBezTo>
                                  <a:pt x="5425377" y="833932"/>
                                  <a:pt x="5312889" y="871430"/>
                                  <a:pt x="5245396" y="882680"/>
                                </a:cubicBezTo>
                                <a:lnTo>
                                  <a:pt x="0" y="882680"/>
                                </a:lnTo>
                                <a:lnTo>
                                  <a:pt x="0" y="721437"/>
                                </a:lnTo>
                                <a:lnTo>
                                  <a:pt x="63392" y="721437"/>
                                </a:lnTo>
                                <a:cubicBezTo>
                                  <a:pt x="532020" y="721437"/>
                                  <a:pt x="1781694" y="721437"/>
                                  <a:pt x="5114160" y="721437"/>
                                </a:cubicBezTo>
                                <a:cubicBezTo>
                                  <a:pt x="5114160" y="721437"/>
                                  <a:pt x="5260394" y="743936"/>
                                  <a:pt x="5477872" y="586444"/>
                                </a:cubicBezTo>
                                <a:cubicBezTo>
                                  <a:pt x="5695349" y="432701"/>
                                  <a:pt x="6115305" y="147715"/>
                                  <a:pt x="6115305" y="147715"/>
                                </a:cubicBezTo>
                                <a:cubicBezTo>
                                  <a:pt x="6115305" y="147715"/>
                                  <a:pt x="6254041" y="38970"/>
                                  <a:pt x="6456520" y="8971"/>
                                </a:cubicBezTo>
                                <a:cubicBezTo>
                                  <a:pt x="6477142" y="5222"/>
                                  <a:pt x="6498703" y="2409"/>
                                  <a:pt x="6520732" y="100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solidFill>
                              <a:srgbClr val="92D050"/>
                            </a:solidFill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9206481" name="Freeform: Shape 1789206481">
                          <a:extLst>
                            <a:ext uri="{FF2B5EF4-FFF2-40B4-BE49-F238E27FC236}">
                              <a16:creationId xmlns:a16="http://schemas.microsoft.com/office/drawing/2014/main" id="{D3FA6055-DB41-F8B2-4AC3-CED88B83155C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6189365" y="9140152"/>
                            <a:ext cx="1307389" cy="918248"/>
                          </a:xfrm>
                          <a:custGeom>
                            <a:avLst/>
                            <a:gdLst>
                              <a:gd name="connsiteX0" fmla="*/ 346405 w 1307389"/>
                              <a:gd name="connsiteY0" fmla="*/ 788 h 918248"/>
                              <a:gd name="connsiteX1" fmla="*/ 420345 w 1307389"/>
                              <a:gd name="connsiteY1" fmla="*/ 1125 h 918248"/>
                              <a:gd name="connsiteX2" fmla="*/ 806913 w 1307389"/>
                              <a:gd name="connsiteY2" fmla="*/ 203568 h 918248"/>
                              <a:gd name="connsiteX3" fmla="*/ 1246040 w 1307389"/>
                              <a:gd name="connsiteY3" fmla="*/ 830642 h 918248"/>
                              <a:gd name="connsiteX4" fmla="*/ 1307389 w 1307389"/>
                              <a:gd name="connsiteY4" fmla="*/ 918248 h 918248"/>
                              <a:gd name="connsiteX5" fmla="*/ 563048 w 1307389"/>
                              <a:gd name="connsiteY5" fmla="*/ 918248 h 918248"/>
                              <a:gd name="connsiteX6" fmla="*/ 546769 w 1307389"/>
                              <a:gd name="connsiteY6" fmla="*/ 895851 h 918248"/>
                              <a:gd name="connsiteX7" fmla="*/ 0 w 1307389"/>
                              <a:gd name="connsiteY7" fmla="*/ 143585 h 918248"/>
                              <a:gd name="connsiteX8" fmla="*/ 346405 w 1307389"/>
                              <a:gd name="connsiteY8" fmla="*/ 788 h 91824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1307389" h="918248">
                                <a:moveTo>
                                  <a:pt x="346405" y="788"/>
                                </a:moveTo>
                                <a:cubicBezTo>
                                  <a:pt x="369503" y="-339"/>
                                  <a:pt x="394074" y="-281"/>
                                  <a:pt x="420345" y="1125"/>
                                </a:cubicBezTo>
                                <a:cubicBezTo>
                                  <a:pt x="679308" y="16121"/>
                                  <a:pt x="806913" y="203568"/>
                                  <a:pt x="806913" y="203568"/>
                                </a:cubicBezTo>
                                <a:cubicBezTo>
                                  <a:pt x="806913" y="203568"/>
                                  <a:pt x="806913" y="203568"/>
                                  <a:pt x="1246040" y="830642"/>
                                </a:cubicBezTo>
                                <a:lnTo>
                                  <a:pt x="1307389" y="918248"/>
                                </a:lnTo>
                                <a:lnTo>
                                  <a:pt x="563048" y="918248"/>
                                </a:lnTo>
                                <a:lnTo>
                                  <a:pt x="546769" y="895851"/>
                                </a:lnTo>
                                <a:cubicBezTo>
                                  <a:pt x="482521" y="807455"/>
                                  <a:pt x="335667" y="605408"/>
                                  <a:pt x="0" y="143585"/>
                                </a:cubicBezTo>
                                <a:cubicBezTo>
                                  <a:pt x="95235" y="74698"/>
                                  <a:pt x="184722" y="8681"/>
                                  <a:pt x="346405" y="78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solidFill>
                              <a:srgbClr val="92D050"/>
                            </a:solidFill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7938648" name="Freeform: Shape 347938648">
                          <a:extLst>
                            <a:ext uri="{FF2B5EF4-FFF2-40B4-BE49-F238E27FC236}">
                              <a16:creationId xmlns:a16="http://schemas.microsoft.com/office/drawing/2014/main" id="{393D2A8F-D822-7EA6-39FA-364A3E993252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8987155"/>
                            <a:ext cx="6457335" cy="713314"/>
                          </a:xfrm>
                          <a:custGeom>
                            <a:avLst/>
                            <a:gdLst>
                              <a:gd name="connsiteX0" fmla="*/ 5722322 w 6457335"/>
                              <a:gd name="connsiteY0" fmla="*/ 0 h 713314"/>
                              <a:gd name="connsiteX1" fmla="*/ 6457335 w 6457335"/>
                              <a:gd name="connsiteY1" fmla="*/ 0 h 713314"/>
                              <a:gd name="connsiteX2" fmla="*/ 6116079 w 6457335"/>
                              <a:gd name="connsiteY2" fmla="*/ 138692 h 713314"/>
                              <a:gd name="connsiteX3" fmla="*/ 5478568 w 6457335"/>
                              <a:gd name="connsiteY3" fmla="*/ 577260 h 713314"/>
                              <a:gd name="connsiteX4" fmla="*/ 5114811 w 6457335"/>
                              <a:gd name="connsiteY4" fmla="*/ 712204 h 713314"/>
                              <a:gd name="connsiteX5" fmla="*/ 266686 w 6457335"/>
                              <a:gd name="connsiteY5" fmla="*/ 712204 h 713314"/>
                              <a:gd name="connsiteX6" fmla="*/ 0 w 6457335"/>
                              <a:gd name="connsiteY6" fmla="*/ 712204 h 713314"/>
                              <a:gd name="connsiteX7" fmla="*/ 0 w 6457335"/>
                              <a:gd name="connsiteY7" fmla="*/ 539776 h 713314"/>
                              <a:gd name="connsiteX8" fmla="*/ 6662 w 6457335"/>
                              <a:gd name="connsiteY8" fmla="*/ 539776 h 713314"/>
                              <a:gd name="connsiteX9" fmla="*/ 4792305 w 6457335"/>
                              <a:gd name="connsiteY9" fmla="*/ 539776 h 713314"/>
                              <a:gd name="connsiteX10" fmla="*/ 5088561 w 6457335"/>
                              <a:gd name="connsiteY10" fmla="*/ 404832 h 713314"/>
                              <a:gd name="connsiteX11" fmla="*/ 5433567 w 6457335"/>
                              <a:gd name="connsiteY11" fmla="*/ 123699 h 713314"/>
                              <a:gd name="connsiteX12" fmla="*/ 5722322 w 6457335"/>
                              <a:gd name="connsiteY12" fmla="*/ 0 h 71331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6457335" h="713314">
                                <a:moveTo>
                                  <a:pt x="5722322" y="0"/>
                                </a:moveTo>
                                <a:cubicBezTo>
                                  <a:pt x="5722322" y="0"/>
                                  <a:pt x="5722322" y="0"/>
                                  <a:pt x="6457335" y="0"/>
                                </a:cubicBezTo>
                                <a:cubicBezTo>
                                  <a:pt x="6254832" y="29988"/>
                                  <a:pt x="6116079" y="138692"/>
                                  <a:pt x="6116079" y="138692"/>
                                </a:cubicBezTo>
                                <a:cubicBezTo>
                                  <a:pt x="6116079" y="138692"/>
                                  <a:pt x="5696072" y="423574"/>
                                  <a:pt x="5478568" y="577260"/>
                                </a:cubicBezTo>
                                <a:cubicBezTo>
                                  <a:pt x="5261064" y="734695"/>
                                  <a:pt x="5114811" y="712204"/>
                                  <a:pt x="5114811" y="712204"/>
                                </a:cubicBezTo>
                                <a:cubicBezTo>
                                  <a:pt x="5114811" y="712204"/>
                                  <a:pt x="5114811" y="712204"/>
                                  <a:pt x="266686" y="712204"/>
                                </a:cubicBezTo>
                                <a:lnTo>
                                  <a:pt x="0" y="712204"/>
                                </a:lnTo>
                                <a:lnTo>
                                  <a:pt x="0" y="539776"/>
                                </a:lnTo>
                                <a:lnTo>
                                  <a:pt x="6662" y="539776"/>
                                </a:lnTo>
                                <a:cubicBezTo>
                                  <a:pt x="1029530" y="539776"/>
                                  <a:pt x="4731132" y="539776"/>
                                  <a:pt x="4792305" y="539776"/>
                                </a:cubicBezTo>
                                <a:cubicBezTo>
                                  <a:pt x="4946058" y="539776"/>
                                  <a:pt x="5088561" y="404832"/>
                                  <a:pt x="5088561" y="404832"/>
                                </a:cubicBezTo>
                                <a:cubicBezTo>
                                  <a:pt x="5088561" y="404832"/>
                                  <a:pt x="5279814" y="247397"/>
                                  <a:pt x="5433567" y="123699"/>
                                </a:cubicBezTo>
                                <a:cubicBezTo>
                                  <a:pt x="5591070" y="0"/>
                                  <a:pt x="5722322" y="0"/>
                                  <a:pt x="572232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/>
                          </a:solidFill>
                          <a:ln>
                            <a:solidFill>
                              <a:srgbClr val="92D050"/>
                            </a:solidFill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211842" name="Freeform: Shape 59211842">
                          <a:extLst>
                            <a:ext uri="{FF2B5EF4-FFF2-40B4-BE49-F238E27FC236}">
                              <a16:creationId xmlns:a16="http://schemas.microsoft.com/office/drawing/2014/main" id="{12C6F809-5E3B-826D-4B4F-041788021113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7035780" y="7828985"/>
                            <a:ext cx="738290" cy="2134859"/>
                          </a:xfrm>
                          <a:custGeom>
                            <a:avLst/>
                            <a:gdLst>
                              <a:gd name="connsiteX0" fmla="*/ 738290 w 738290"/>
                              <a:gd name="connsiteY0" fmla="*/ 0 h 2134859"/>
                              <a:gd name="connsiteX1" fmla="*/ 738290 w 738290"/>
                              <a:gd name="connsiteY1" fmla="*/ 214834 h 2134859"/>
                              <a:gd name="connsiteX2" fmla="*/ 733567 w 738290"/>
                              <a:gd name="connsiteY2" fmla="*/ 218032 h 2134859"/>
                              <a:gd name="connsiteX3" fmla="*/ 396165 w 738290"/>
                              <a:gd name="connsiteY3" fmla="*/ 445127 h 2134859"/>
                              <a:gd name="connsiteX4" fmla="*/ 212500 w 738290"/>
                              <a:gd name="connsiteY4" fmla="*/ 685096 h 2134859"/>
                              <a:gd name="connsiteX5" fmla="*/ 234989 w 738290"/>
                              <a:gd name="connsiteY5" fmla="*/ 1135039 h 2134859"/>
                              <a:gd name="connsiteX6" fmla="*/ 679730 w 738290"/>
                              <a:gd name="connsiteY6" fmla="*/ 1774568 h 2134859"/>
                              <a:gd name="connsiteX7" fmla="*/ 738290 w 738290"/>
                              <a:gd name="connsiteY7" fmla="*/ 1858777 h 2134859"/>
                              <a:gd name="connsiteX8" fmla="*/ 738290 w 738290"/>
                              <a:gd name="connsiteY8" fmla="*/ 2134859 h 2134859"/>
                              <a:gd name="connsiteX9" fmla="*/ 734819 w 738290"/>
                              <a:gd name="connsiteY9" fmla="*/ 2129944 h 2134859"/>
                              <a:gd name="connsiteX10" fmla="*/ 85059 w 738290"/>
                              <a:gd name="connsiteY10" fmla="*/ 1210029 h 2134859"/>
                              <a:gd name="connsiteX11" fmla="*/ 10093 w 738290"/>
                              <a:gd name="connsiteY11" fmla="*/ 763836 h 2134859"/>
                              <a:gd name="connsiteX12" fmla="*/ 253731 w 738290"/>
                              <a:gd name="connsiteY12" fmla="*/ 340140 h 2134859"/>
                              <a:gd name="connsiteX13" fmla="*/ 632188 w 738290"/>
                              <a:gd name="connsiteY13" fmla="*/ 68592 h 213485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738290" h="2134859">
                                <a:moveTo>
                                  <a:pt x="738290" y="0"/>
                                </a:moveTo>
                                <a:lnTo>
                                  <a:pt x="738290" y="214834"/>
                                </a:lnTo>
                                <a:lnTo>
                                  <a:pt x="733567" y="218032"/>
                                </a:lnTo>
                                <a:cubicBezTo>
                                  <a:pt x="627795" y="288467"/>
                                  <a:pt x="461759" y="392633"/>
                                  <a:pt x="396165" y="445127"/>
                                </a:cubicBezTo>
                                <a:cubicBezTo>
                                  <a:pt x="321199" y="508869"/>
                                  <a:pt x="257479" y="580109"/>
                                  <a:pt x="212500" y="685096"/>
                                </a:cubicBezTo>
                                <a:cubicBezTo>
                                  <a:pt x="115045" y="910067"/>
                                  <a:pt x="234989" y="1135039"/>
                                  <a:pt x="234989" y="1135039"/>
                                </a:cubicBezTo>
                                <a:cubicBezTo>
                                  <a:pt x="234989" y="1135039"/>
                                  <a:pt x="234989" y="1135039"/>
                                  <a:pt x="679730" y="1774568"/>
                                </a:cubicBezTo>
                                <a:lnTo>
                                  <a:pt x="738290" y="1858777"/>
                                </a:lnTo>
                                <a:lnTo>
                                  <a:pt x="738290" y="2134859"/>
                                </a:lnTo>
                                <a:lnTo>
                                  <a:pt x="734819" y="2129944"/>
                                </a:lnTo>
                                <a:cubicBezTo>
                                  <a:pt x="674532" y="2044591"/>
                                  <a:pt x="513767" y="1816983"/>
                                  <a:pt x="85059" y="1210029"/>
                                </a:cubicBezTo>
                                <a:cubicBezTo>
                                  <a:pt x="85059" y="1210029"/>
                                  <a:pt x="-34886" y="1030052"/>
                                  <a:pt x="10093" y="763836"/>
                                </a:cubicBezTo>
                                <a:cubicBezTo>
                                  <a:pt x="36331" y="598857"/>
                                  <a:pt x="96303" y="478872"/>
                                  <a:pt x="253731" y="340140"/>
                                </a:cubicBezTo>
                                <a:cubicBezTo>
                                  <a:pt x="324011" y="275461"/>
                                  <a:pt x="482843" y="166490"/>
                                  <a:pt x="632188" y="6859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solidFill>
                              <a:srgbClr val="92D050"/>
                            </a:solidFill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4325219" name="Freeform: Shape 974325219">
                          <a:extLst>
                            <a:ext uri="{FF2B5EF4-FFF2-40B4-BE49-F238E27FC236}">
                              <a16:creationId xmlns:a16="http://schemas.microsoft.com/office/drawing/2014/main" id="{C5CC6EEE-137F-7C3E-F1B5-A18EC5CC8105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7209474" y="8274051"/>
                            <a:ext cx="564597" cy="1414465"/>
                          </a:xfrm>
                          <a:custGeom>
                            <a:avLst/>
                            <a:gdLst>
                              <a:gd name="connsiteX0" fmla="*/ 222067 w 564597"/>
                              <a:gd name="connsiteY0" fmla="*/ 0 h 1414465"/>
                              <a:gd name="connsiteX1" fmla="*/ 513865 w 564597"/>
                              <a:gd name="connsiteY1" fmla="*/ 568709 h 1414465"/>
                              <a:gd name="connsiteX2" fmla="*/ 564597 w 564597"/>
                              <a:gd name="connsiteY2" fmla="*/ 630596 h 1414465"/>
                              <a:gd name="connsiteX3" fmla="*/ 564597 w 564597"/>
                              <a:gd name="connsiteY3" fmla="*/ 1414465 h 1414465"/>
                              <a:gd name="connsiteX4" fmla="*/ 533505 w 564597"/>
                              <a:gd name="connsiteY4" fmla="*/ 1369779 h 1414465"/>
                              <a:gd name="connsiteX5" fmla="*/ 60719 w 564597"/>
                              <a:gd name="connsiteY5" fmla="*/ 690282 h 1414465"/>
                              <a:gd name="connsiteX6" fmla="*/ 38205 w 564597"/>
                              <a:gd name="connsiteY6" fmla="*/ 240098 h 1414465"/>
                              <a:gd name="connsiteX7" fmla="*/ 222067 w 564597"/>
                              <a:gd name="connsiteY7" fmla="*/ 0 h 141446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564597" h="1414465">
                                <a:moveTo>
                                  <a:pt x="222067" y="0"/>
                                </a:moveTo>
                                <a:cubicBezTo>
                                  <a:pt x="233324" y="180074"/>
                                  <a:pt x="400769" y="425565"/>
                                  <a:pt x="513865" y="568709"/>
                                </a:cubicBezTo>
                                <a:lnTo>
                                  <a:pt x="564597" y="630596"/>
                                </a:lnTo>
                                <a:lnTo>
                                  <a:pt x="564597" y="1414465"/>
                                </a:lnTo>
                                <a:lnTo>
                                  <a:pt x="533505" y="1369779"/>
                                </a:lnTo>
                                <a:cubicBezTo>
                                  <a:pt x="465964" y="1272708"/>
                                  <a:pt x="330883" y="1078566"/>
                                  <a:pt x="60719" y="690282"/>
                                </a:cubicBezTo>
                                <a:cubicBezTo>
                                  <a:pt x="60719" y="690282"/>
                                  <a:pt x="-59354" y="465190"/>
                                  <a:pt x="38205" y="240098"/>
                                </a:cubicBezTo>
                                <a:cubicBezTo>
                                  <a:pt x="83233" y="135055"/>
                                  <a:pt x="147021" y="63776"/>
                                  <a:pt x="222067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solidFill>
                              <a:srgbClr val="92D050"/>
                            </a:solidFill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0811264" name="Freeform: Shape 500811264">
                          <a:extLst>
                            <a:ext uri="{FF2B5EF4-FFF2-40B4-BE49-F238E27FC236}">
                              <a16:creationId xmlns:a16="http://schemas.microsoft.com/office/drawing/2014/main" id="{69920510-190E-AADF-7271-40635DC1C2B9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7289820" y="7708482"/>
                            <a:ext cx="484251" cy="467778"/>
                          </a:xfrm>
                          <a:custGeom>
                            <a:avLst/>
                            <a:gdLst>
                              <a:gd name="connsiteX0" fmla="*/ 484251 w 484251"/>
                              <a:gd name="connsiteY0" fmla="*/ 0 h 467778"/>
                              <a:gd name="connsiteX1" fmla="*/ 484251 w 484251"/>
                              <a:gd name="connsiteY1" fmla="*/ 127402 h 467778"/>
                              <a:gd name="connsiteX2" fmla="*/ 378234 w 484251"/>
                              <a:gd name="connsiteY2" fmla="*/ 196031 h 467778"/>
                              <a:gd name="connsiteX3" fmla="*/ 0 w 484251"/>
                              <a:gd name="connsiteY3" fmla="*/ 467778 h 467778"/>
                              <a:gd name="connsiteX4" fmla="*/ 232255 w 484251"/>
                              <a:gd name="connsiteY4" fmla="*/ 220128 h 467778"/>
                              <a:gd name="connsiteX5" fmla="*/ 469836 w 484251"/>
                              <a:gd name="connsiteY5" fmla="*/ 11174 h 46777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484251" h="467778">
                                <a:moveTo>
                                  <a:pt x="484251" y="0"/>
                                </a:moveTo>
                                <a:lnTo>
                                  <a:pt x="484251" y="127402"/>
                                </a:lnTo>
                                <a:lnTo>
                                  <a:pt x="378234" y="196031"/>
                                </a:lnTo>
                                <a:cubicBezTo>
                                  <a:pt x="228977" y="294001"/>
                                  <a:pt x="70239" y="403051"/>
                                  <a:pt x="0" y="467778"/>
                                </a:cubicBezTo>
                                <a:cubicBezTo>
                                  <a:pt x="56191" y="400237"/>
                                  <a:pt x="168572" y="287669"/>
                                  <a:pt x="232255" y="220128"/>
                                </a:cubicBezTo>
                                <a:cubicBezTo>
                                  <a:pt x="285636" y="161030"/>
                                  <a:pt x="400124" y="66051"/>
                                  <a:pt x="469836" y="1117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/>
                          </a:solidFill>
                          <a:ln>
                            <a:solidFill>
                              <a:srgbClr val="92D050"/>
                            </a:solidFill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2FF0D97" id="Group 25" o:spid="_x0000_s1026" alt="&quot;&quot;" style="position:absolute;margin-left:0;margin-top:0;width:612pt;height:11in;z-index:-251641856;mso-position-horizontal-relative:page;mso-position-vertical-relative:page;mso-width-relative:margin" coordsize="77740,100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">
                <v:rect id="Rectangle 84049442" o:spid="_x0000_s1027" style="position:absolute;left:16;width:77724;height:100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" filled="f" strokecolor="#92d050" strokeweight="2pt"/>
                <v:shape id="Freeform: Shape 1463583085" o:spid="_x0000_s1028" style="position:absolute;top:89697;width:77083;height:10887;visibility:visible;mso-wrap-style:square;v-text-anchor:top" coordsize="7708315,1088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" path="m6520732,1003v22029,-1406,44526,-1406,67024,469c6857728,12721,7022711,158964,7131449,275209v85304,95152,434721,603721,570981,804739l7708315,1088652r-219216,l7484007,1081423c7426277,999466,7294323,812136,6992714,383954v,,-131237,-187492,-389960,-202491c6392776,170214,6287787,245210,6179049,323956v-22498,15000,-48745,33749,-71243,48748c5965321,462700,5605358,706438,5511618,773935v-86241,59997,-198729,97495,-266222,108745l,882680,,721437r63392,c532020,721437,1781694,721437,5114160,721437v,,146234,22499,363712,-134993c5695349,432701,6115305,147715,6115305,147715v,,138736,-108745,341215,-138744c6477142,5222,6498703,2409,6520732,1003xe" fillcolor="black [3213]" strokecolor="#92d050">
                  <v:path arrowok="t" o:connecttype="custom" o:connectlocs="6520732,1003;6587756,1472;7131449,275209;7702430,1079948;7708315,1088652;7489099,1088652;7484007,1081423;6992714,383954;6602754,181463;6179049,323956;6107806,372704;5511618,773935;5245396,882680;0,882680;0,721437;63392,721437;5114160,721437;5477872,586444;6115305,147715;6456520,8971;6520732,1003" o:connectangles="0,0,0,0,0,0,0,0,0,0,0,0,0,0,0,0,0,0,0,0,0"/>
                </v:shape>
                <v:shape id="Freeform: Shape 1789206481" o:spid="_x0000_s1029" style="position:absolute;left:61893;top:91401;width:13074;height:9183;visibility:visible;mso-wrap-style:square;v-text-anchor:top" coordsize="1307389,918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" path="m346405,788v23098,-1127,47669,-1069,73940,337c679308,16121,806913,203568,806913,203568v,,,,439127,627074l1307389,918248r-744341,l546769,895851c482521,807455,335667,605408,,143585,95235,74698,184722,8681,346405,788xe" fillcolor="#cc4700 [3204]" strokecolor="#92d050">
                  <v:path arrowok="t" o:connecttype="custom" o:connectlocs="346405,788;420345,1125;806913,203568;1246040,830642;1307389,918248;563048,918248;546769,895851;0,143585;346405,788" o:connectangles="0,0,0,0,0,0,0,0,0"/>
                </v:shape>
                <v:shape id="Freeform: Shape 347938648" o:spid="_x0000_s1030" style="position:absolute;top:89871;width:64573;height:7133;visibility:visible;mso-wrap-style:square;v-text-anchor:top" coordsize="6457335,713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" path="m5722322,v,,,,735013,c6254832,29988,6116079,138692,6116079,138692v,,-420007,284882,-637511,438568c5261064,734695,5114811,712204,5114811,712204v,,,,-4848125,l,712204,,539776r6662,c1029530,539776,4731132,539776,4792305,539776v153753,,296256,-134944,296256,-134944c5088561,404832,5279814,247397,5433567,123699,5591070,,5722322,,5722322,xe" fillcolor="#f90 [3206]" strokecolor="#92d050">
                  <v:path arrowok="t" o:connecttype="custom" o:connectlocs="5722322,0;6457335,0;6116079,138692;5478568,577260;5114811,712204;266686,712204;0,712204;0,539776;6662,539776;4792305,539776;5088561,404832;5433567,123699;5722322,0" o:connectangles="0,0,0,0,0,0,0,0,0,0,0,0,0"/>
                </v:shape>
                <v:shape id="Freeform: Shape 59211842" o:spid="_x0000_s1031" style="position:absolute;left:70357;top:78289;width:7383;height:21349;visibility:visible;mso-wrap-style:square;v-text-anchor:top" coordsize="738290,2134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" path="m738290,r,214834l733567,218032c627795,288467,461759,392633,396165,445127,321199,508869,257479,580109,212500,685096v-97455,224971,22489,449943,22489,449943c234989,1135039,234989,1135039,679730,1774568r58560,84209l738290,2134859r-3471,-4915c674532,2044591,513767,1816983,85059,1210029v,,-119945,-179977,-74966,-446193c36331,598857,96303,478872,253731,340140,324011,275461,482843,166490,632188,68592l738290,xe" fillcolor="black [3213]" strokecolor="#92d050">
                  <v:path arrowok="t" o:connecttype="custom" o:connectlocs="738290,0;738290,214834;733567,218032;396165,445127;212500,685096;234989,1135039;679730,1774568;738290,1858777;738290,2134859;734819,2129944;85059,1210029;10093,763836;253731,340140;632188,68592" o:connectangles="0,0,0,0,0,0,0,0,0,0,0,0,0,0"/>
                </v:shape>
                <v:shape id="Freeform: Shape 974325219" o:spid="_x0000_s1032" style="position:absolute;left:72094;top:82740;width:5646;height:14145;visibility:visible;mso-wrap-style:square;v-text-anchor:top" coordsize="564597,1414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" path="m222067,v11257,180074,178702,425565,291798,568709l564597,630596r,783869l533505,1369779c465964,1272708,330883,1078566,60719,690282v,,-120073,-225092,-22514,-450184c83233,135055,147021,63776,222067,xe" fillcolor="#cc4700 [3204]" strokecolor="#92d050">
                  <v:path arrowok="t" o:connecttype="custom" o:connectlocs="222067,0;513865,568709;564597,630596;564597,1414465;533505,1369779;60719,690282;38205,240098;222067,0" o:connectangles="0,0,0,0,0,0,0,0"/>
                </v:shape>
                <v:shape id="Freeform: Shape 500811264" o:spid="_x0000_s1033" style="position:absolute;left:72898;top:77084;width:4842;height:4678;visibility:visible;mso-wrap-style:square;v-text-anchor:top" coordsize="484251,467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" path="m484251,r,127402l378234,196031c228977,294001,70239,403051,,467778,56191,400237,168572,287669,232255,220128,285636,161030,400124,66051,469836,11174l484251,xe" fillcolor="#f90 [3206]" strokecolor="#92d050">
                  <v:path arrowok="t" o:connecttype="custom" o:connectlocs="484251,0;484251,127402;378234,196031;0,467778;232255,220128;469836,11174" o:connectangles="0,0,0,0,0,0"/>
                </v:shape>
                <w10:wrap anchorx="page" anchory="page"/>
                <w10:anchorlock/>
              </v:group>
            </w:pict>
          </mc:Fallback>
        </mc:AlternateContent>
      </w:r>
    </w:p>
    <w:p w14:paraId="06A2BF15" w14:textId="77777777" w:rsidR="008A3624" w:rsidRPr="0094098E" w:rsidRDefault="008A3624" w:rsidP="008A3624">
      <w:pPr>
        <w:pStyle w:val="Header"/>
        <w:rPr>
          <w:rFonts w:ascii="Cambria" w:hAnsi="Cambria" w:cs="Times New Roman"/>
          <w:b/>
          <w:color w:val="00B050"/>
          <w:sz w:val="24"/>
          <w:szCs w:val="24"/>
        </w:rPr>
      </w:pPr>
      <w:r w:rsidRPr="0094098E">
        <w:rPr>
          <w:noProof/>
          <w:color w:val="21A6CC" w:themeColor="accent6" w:themeShade="BF"/>
        </w:rPr>
        <w:drawing>
          <wp:anchor distT="0" distB="0" distL="114300" distR="114300" simplePos="0" relativeHeight="251678720" behindDoc="0" locked="0" layoutInCell="1" allowOverlap="1" wp14:anchorId="27E2F6AA" wp14:editId="491D9AD2">
            <wp:simplePos x="0" y="0"/>
            <wp:positionH relativeFrom="column">
              <wp:posOffset>48895</wp:posOffset>
            </wp:positionH>
            <wp:positionV relativeFrom="paragraph">
              <wp:posOffset>0</wp:posOffset>
            </wp:positionV>
            <wp:extent cx="955040" cy="528320"/>
            <wp:effectExtent l="0" t="0" r="0" b="5080"/>
            <wp:wrapSquare wrapText="bothSides"/>
            <wp:docPr id="190925463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5040" cy="528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4098E">
        <w:rPr>
          <w:color w:val="21A6CC" w:themeColor="accent6" w:themeShade="BF"/>
        </w:rPr>
        <w:t xml:space="preserve">  </w:t>
      </w:r>
      <w:r w:rsidRPr="0094098E">
        <w:rPr>
          <w:rFonts w:ascii="Cambria" w:hAnsi="Cambria" w:cs="Times New Roman"/>
          <w:color w:val="21A6CC" w:themeColor="accent6" w:themeShade="BF"/>
          <w:sz w:val="24"/>
          <w:szCs w:val="24"/>
        </w:rPr>
        <w:tab/>
      </w:r>
      <w:r w:rsidRPr="00F313AD">
        <w:rPr>
          <w:rFonts w:ascii="Cambria" w:hAnsi="Cambria" w:cs="Times New Roman"/>
          <w:b/>
          <w:color w:val="00B050"/>
          <w:sz w:val="32"/>
          <w:szCs w:val="32"/>
        </w:rPr>
        <w:t>KADAL SWIFT</w:t>
      </w:r>
      <w:r w:rsidRPr="0094098E">
        <w:rPr>
          <w:rFonts w:ascii="Cambria" w:hAnsi="Cambria" w:cs="Times New Roman"/>
          <w:b/>
          <w:color w:val="00B050"/>
          <w:sz w:val="24"/>
          <w:szCs w:val="24"/>
        </w:rPr>
        <w:tab/>
        <w:t>www.kadalswift.com</w:t>
      </w:r>
    </w:p>
    <w:p w14:paraId="2C893DFB" w14:textId="77777777" w:rsidR="008A3624" w:rsidRPr="0094098E" w:rsidRDefault="008A3624" w:rsidP="008A3624">
      <w:pPr>
        <w:pStyle w:val="Header"/>
        <w:tabs>
          <w:tab w:val="left" w:pos="1380"/>
          <w:tab w:val="left" w:pos="1410"/>
        </w:tabs>
        <w:rPr>
          <w:rFonts w:ascii="Cambria" w:hAnsi="Cambria" w:cs="Times New Roman"/>
          <w:b/>
          <w:color w:val="00B050"/>
          <w:sz w:val="24"/>
          <w:szCs w:val="24"/>
        </w:rPr>
      </w:pPr>
      <w:r w:rsidRPr="0094098E">
        <w:rPr>
          <w:rFonts w:ascii="Cambria" w:hAnsi="Cambria" w:cs="Times New Roman"/>
          <w:b/>
          <w:color w:val="00B050"/>
          <w:sz w:val="24"/>
          <w:szCs w:val="24"/>
        </w:rPr>
        <w:tab/>
        <w:t xml:space="preserve">LOCATION/POSTAL ADDRESS </w:t>
      </w:r>
      <w:r w:rsidRPr="0094098E">
        <w:rPr>
          <w:rFonts w:ascii="Cambria" w:hAnsi="Cambria" w:cs="Times New Roman"/>
          <w:b/>
          <w:color w:val="00B050"/>
          <w:sz w:val="24"/>
          <w:szCs w:val="24"/>
        </w:rPr>
        <w:tab/>
        <w:t>+254 114 280 867</w:t>
      </w:r>
    </w:p>
    <w:p w14:paraId="281B8640" w14:textId="77777777" w:rsidR="008A3624" w:rsidRPr="0094098E" w:rsidRDefault="008A3624" w:rsidP="008A3624">
      <w:pPr>
        <w:pStyle w:val="Header"/>
        <w:rPr>
          <w:b/>
          <w:color w:val="00B050"/>
        </w:rPr>
      </w:pPr>
      <w:r w:rsidRPr="0094098E">
        <w:rPr>
          <w:rFonts w:ascii="Cambria" w:hAnsi="Cambria" w:cs="Times New Roman"/>
          <w:b/>
          <w:color w:val="00B050"/>
          <w:sz w:val="24"/>
          <w:szCs w:val="24"/>
        </w:rPr>
        <w:tab/>
        <w:t>NAIROBI</w:t>
      </w:r>
      <w:r w:rsidRPr="0094098E">
        <w:rPr>
          <w:rFonts w:ascii="Cambria" w:hAnsi="Cambria" w:cs="Times New Roman"/>
          <w:b/>
          <w:color w:val="00B050"/>
          <w:sz w:val="24"/>
          <w:szCs w:val="24"/>
        </w:rPr>
        <w:tab/>
        <w:t>Email: fresh@kadalswift.com</w:t>
      </w:r>
    </w:p>
    <w:p w14:paraId="42FA0457" w14:textId="77777777" w:rsidR="008A3624" w:rsidRDefault="008A3624" w:rsidP="008A3624">
      <w:pPr>
        <w:pStyle w:val="Header"/>
      </w:pPr>
      <w:r>
        <w:rPr>
          <w:rFonts w:ascii="Garamond" w:hAnsi="Garamond"/>
          <w:noProof/>
          <w:sz w:val="8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FC93392" wp14:editId="34CC343E">
                <wp:simplePos x="0" y="0"/>
                <wp:positionH relativeFrom="column">
                  <wp:posOffset>68992</wp:posOffset>
                </wp:positionH>
                <wp:positionV relativeFrom="paragraph">
                  <wp:posOffset>132715</wp:posOffset>
                </wp:positionV>
                <wp:extent cx="5978839" cy="228600"/>
                <wp:effectExtent l="0" t="0" r="22225" b="19050"/>
                <wp:wrapNone/>
                <wp:docPr id="10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8839" cy="228600"/>
                        </a:xfrm>
                        <a:prstGeom prst="rect">
                          <a:avLst/>
                        </a:prstGeom>
                        <a:solidFill>
                          <a:srgbClr val="CF864F"/>
                        </a:solidFill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0521B6" w14:textId="77777777" w:rsidR="008A3624" w:rsidRDefault="008A3624" w:rsidP="008A3624">
                            <w:pPr>
                              <w:rPr>
                                <w:rFonts w:ascii="Bookman Old Style" w:hAnsi="Bookman Old Style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z w:val="14"/>
                              </w:rPr>
                              <w:t>FRUITS and SEEDLINGS, FRUIT DELIVERY &amp; Supply Services, Event juice Catering (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Bookman Old Style" w:hAnsi="Bookman Old Style"/>
                                <w:b/>
                                <w:sz w:val="14"/>
                              </w:rPr>
                              <w:t>Weddings,corporate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Bookman Old Style" w:hAnsi="Bookman Old Style"/>
                                <w:b/>
                                <w:sz w:val="14"/>
                              </w:rPr>
                              <w:t xml:space="preserve"> functions, parties)</w:t>
                            </w:r>
                          </w:p>
                        </w:txbxContent>
                      </wps:txbx>
                      <wps:bodyPr vertOverflow="overflow" horzOverflow="overflow" vert="horz" wrap="square" lIns="91440" tIns="45720" rIns="91440" bIns="45720" rtlCol="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FC93392" id="Rectangle 1" o:spid="_x0000_s1026" style="position:absolute;left:0;text-align:left;margin-left:5.45pt;margin-top:10.45pt;width:470.75pt;height:18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" fillcolor="#cf864f" strokecolor="#ffae84 [1300]" strokeweight="2pt">
                <v:path arrowok="t"/>
                <v:textbox>
                  <w:txbxContent>
                    <w:p w14:paraId="530521B6" w14:textId="77777777" w:rsidR="008A3624" w:rsidRDefault="008A3624" w:rsidP="008A3624">
                      <w:pPr>
                        <w:rPr>
                          <w:rFonts w:ascii="Bookman Old Style" w:hAnsi="Bookman Old Style"/>
                          <w:b/>
                          <w:sz w:val="14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14"/>
                        </w:rPr>
                        <w:t>FRUITS and SEEDLINGS, FRUIT DELIVERY &amp; Supply Services, Event juice Catering (</w:t>
                      </w:r>
                      <w:proofErr w:type="spellStart"/>
                      <w:proofErr w:type="gramStart"/>
                      <w:r>
                        <w:rPr>
                          <w:rFonts w:ascii="Bookman Old Style" w:hAnsi="Bookman Old Style"/>
                          <w:b/>
                          <w:sz w:val="14"/>
                        </w:rPr>
                        <w:t>Weddings,corporate</w:t>
                      </w:r>
                      <w:proofErr w:type="spellEnd"/>
                      <w:proofErr w:type="gramEnd"/>
                      <w:r>
                        <w:rPr>
                          <w:rFonts w:ascii="Bookman Old Style" w:hAnsi="Bookman Old Style"/>
                          <w:b/>
                          <w:sz w:val="14"/>
                        </w:rPr>
                        <w:t xml:space="preserve"> functions, parties)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" w:hAnsi="Cambria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FCFDF3" wp14:editId="3CA71B6F">
                <wp:simplePos x="0" y="0"/>
                <wp:positionH relativeFrom="column">
                  <wp:posOffset>47501</wp:posOffset>
                </wp:positionH>
                <wp:positionV relativeFrom="paragraph">
                  <wp:posOffset>92479</wp:posOffset>
                </wp:positionV>
                <wp:extent cx="6020790" cy="0"/>
                <wp:effectExtent l="0" t="19050" r="56515" b="38100"/>
                <wp:wrapNone/>
                <wp:docPr id="785248780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20790" cy="0"/>
                        </a:xfrm>
                        <a:prstGeom prst="line">
                          <a:avLst/>
                        </a:prstGeom>
                        <a:ln w="47625" cmpd="thickThin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10107D" id="Straight Connector 2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75pt,7.3pt" to="477.8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" strokecolor="#00b050" strokeweight="3.75pt">
                <v:stroke linestyle="thickThin"/>
                <o:lock v:ext="edit" shapetype="f"/>
              </v:line>
            </w:pict>
          </mc:Fallback>
        </mc:AlternateContent>
      </w:r>
    </w:p>
    <w:p w14:paraId="0C855533" w14:textId="77777777" w:rsidR="008A3624" w:rsidRPr="002F2A66" w:rsidRDefault="008A3624" w:rsidP="008A3624">
      <w:pPr>
        <w:spacing w:after="158" w:line="240" w:lineRule="auto"/>
        <w:rPr>
          <w:rFonts w:ascii="Garamond" w:hAnsi="Garamond"/>
          <w:sz w:val="8"/>
          <w:szCs w:val="24"/>
        </w:rPr>
      </w:pPr>
    </w:p>
    <w:p w14:paraId="722245F7" w14:textId="77777777" w:rsidR="008A3624" w:rsidRDefault="008A3624" w:rsidP="008A3624">
      <w:pPr>
        <w:pStyle w:val="Header"/>
      </w:pPr>
    </w:p>
    <w:p w14:paraId="4A29E9D5" w14:textId="37FC74BE" w:rsidR="00496CDE" w:rsidRDefault="008A3624" w:rsidP="007B48AB">
      <w:pPr>
        <w:pStyle w:val="Contactinfo"/>
      </w:pPr>
      <w:r>
        <w:t>Letter starts Here!!!!!!!!!!</w:t>
      </w:r>
    </w:p>
    <w:p w14:paraId="45F997AD" w14:textId="77777777" w:rsidR="0094098E" w:rsidRDefault="0094098E" w:rsidP="007B48AB">
      <w:pPr>
        <w:pStyle w:val="Contactinfo"/>
      </w:pPr>
    </w:p>
    <w:sectPr w:rsidR="0094098E" w:rsidSect="006813F8">
      <w:pgSz w:w="12240" w:h="15840"/>
      <w:pgMar w:top="720" w:right="1886" w:bottom="288" w:left="165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1E8CE" w14:textId="77777777" w:rsidR="00373F62" w:rsidRDefault="00373F62" w:rsidP="008A3624">
      <w:pPr>
        <w:spacing w:after="0" w:line="240" w:lineRule="auto"/>
      </w:pPr>
      <w:r>
        <w:separator/>
      </w:r>
    </w:p>
  </w:endnote>
  <w:endnote w:type="continuationSeparator" w:id="0">
    <w:p w14:paraId="35D26EA1" w14:textId="77777777" w:rsidR="00373F62" w:rsidRDefault="00373F62" w:rsidP="008A3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aleway">
    <w:charset w:val="00"/>
    <w:family w:val="auto"/>
    <w:pitch w:val="variable"/>
    <w:sig w:usb0="A00002FF" w:usb1="5000205B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mo"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F5403" w14:textId="77777777" w:rsidR="00373F62" w:rsidRDefault="00373F62" w:rsidP="008A3624">
      <w:pPr>
        <w:spacing w:after="0" w:line="240" w:lineRule="auto"/>
      </w:pPr>
      <w:r>
        <w:separator/>
      </w:r>
    </w:p>
  </w:footnote>
  <w:footnote w:type="continuationSeparator" w:id="0">
    <w:p w14:paraId="36D8F245" w14:textId="77777777" w:rsidR="00373F62" w:rsidRDefault="00373F62" w:rsidP="008A36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24"/>
    <w:rsid w:val="000A400B"/>
    <w:rsid w:val="000B5746"/>
    <w:rsid w:val="00102E8A"/>
    <w:rsid w:val="0010486C"/>
    <w:rsid w:val="001531E1"/>
    <w:rsid w:val="001F395E"/>
    <w:rsid w:val="00236064"/>
    <w:rsid w:val="002C08F6"/>
    <w:rsid w:val="002D6CA7"/>
    <w:rsid w:val="0036038B"/>
    <w:rsid w:val="00373F62"/>
    <w:rsid w:val="003F1AE0"/>
    <w:rsid w:val="004632CD"/>
    <w:rsid w:val="0046420E"/>
    <w:rsid w:val="00496CDE"/>
    <w:rsid w:val="004B05AC"/>
    <w:rsid w:val="005061D5"/>
    <w:rsid w:val="00555845"/>
    <w:rsid w:val="0056029E"/>
    <w:rsid w:val="005F50D6"/>
    <w:rsid w:val="00672402"/>
    <w:rsid w:val="006813F8"/>
    <w:rsid w:val="00706F0D"/>
    <w:rsid w:val="007B0389"/>
    <w:rsid w:val="007B097E"/>
    <w:rsid w:val="007B48AB"/>
    <w:rsid w:val="0081744D"/>
    <w:rsid w:val="008857C7"/>
    <w:rsid w:val="008A3624"/>
    <w:rsid w:val="008E113B"/>
    <w:rsid w:val="008F3504"/>
    <w:rsid w:val="00927BE0"/>
    <w:rsid w:val="0094098E"/>
    <w:rsid w:val="00965629"/>
    <w:rsid w:val="009974DA"/>
    <w:rsid w:val="00A032A5"/>
    <w:rsid w:val="00A21671"/>
    <w:rsid w:val="00A2784D"/>
    <w:rsid w:val="00A8554E"/>
    <w:rsid w:val="00A92F80"/>
    <w:rsid w:val="00AA4990"/>
    <w:rsid w:val="00AD5E0A"/>
    <w:rsid w:val="00B407BE"/>
    <w:rsid w:val="00B7033D"/>
    <w:rsid w:val="00B740A1"/>
    <w:rsid w:val="00BB2AFF"/>
    <w:rsid w:val="00BB3B47"/>
    <w:rsid w:val="00BD70E4"/>
    <w:rsid w:val="00C01F44"/>
    <w:rsid w:val="00C6381F"/>
    <w:rsid w:val="00CB3C05"/>
    <w:rsid w:val="00D01234"/>
    <w:rsid w:val="00D24BCB"/>
    <w:rsid w:val="00D90E28"/>
    <w:rsid w:val="00DC07A0"/>
    <w:rsid w:val="00E809CF"/>
    <w:rsid w:val="00EE18CC"/>
    <w:rsid w:val="00F22340"/>
    <w:rsid w:val="00F26E54"/>
    <w:rsid w:val="00F313AD"/>
    <w:rsid w:val="00F333FB"/>
    <w:rsid w:val="00F4469C"/>
    <w:rsid w:val="00F52987"/>
    <w:rsid w:val="00F54B31"/>
    <w:rsid w:val="00F7324F"/>
    <w:rsid w:val="00F9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2CC0FB"/>
  <w15:docId w15:val="{672CD614-BEBB-4EDD-A95D-6306A84A1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CDE"/>
    <w:pPr>
      <w:spacing w:line="372" w:lineRule="auto"/>
      <w:jc w:val="both"/>
    </w:pPr>
    <w:rPr>
      <w:rFonts w:eastAsiaTheme="minorEastAsia"/>
      <w:color w:val="595959" w:themeColor="text1" w:themeTint="A6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48AB"/>
    <w:pPr>
      <w:spacing w:before="1920" w:after="0" w:line="276" w:lineRule="auto"/>
      <w:outlineLvl w:val="0"/>
    </w:pPr>
    <w:rPr>
      <w:rFonts w:cs="Arimo"/>
      <w:b/>
      <w:color w:val="CC4700" w:themeColor="accen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96CDE"/>
    <w:pPr>
      <w:spacing w:line="276" w:lineRule="auto"/>
      <w:jc w:val="left"/>
      <w:outlineLvl w:val="1"/>
    </w:pPr>
    <w:rPr>
      <w:rFonts w:asciiTheme="majorHAnsi" w:hAnsiTheme="majorHAnsi" w:cs="Arimo"/>
      <w:b/>
      <w:color w:val="000000" w:themeColor="text1"/>
      <w:sz w:val="19"/>
      <w:szCs w:val="19"/>
    </w:rPr>
  </w:style>
  <w:style w:type="paragraph" w:styleId="Heading3">
    <w:name w:val="heading 3"/>
    <w:basedOn w:val="Normal"/>
    <w:next w:val="Normal"/>
    <w:link w:val="Heading3Char"/>
    <w:uiPriority w:val="9"/>
    <w:qFormat/>
    <w:rsid w:val="004632CD"/>
    <w:pPr>
      <w:tabs>
        <w:tab w:val="left" w:pos="360"/>
        <w:tab w:val="right" w:pos="8910"/>
      </w:tabs>
      <w:spacing w:before="60" w:after="60" w:line="276" w:lineRule="auto"/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74D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4D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B48AB"/>
    <w:pPr>
      <w:spacing w:after="0" w:line="240" w:lineRule="auto"/>
      <w:jc w:val="left"/>
      <w:textAlignment w:val="baseline"/>
    </w:pPr>
    <w:rPr>
      <w:rFonts w:cs="Arial"/>
      <w:b/>
      <w:bCs/>
      <w:caps/>
      <w:color w:val="000000" w:themeColor="text1"/>
      <w:sz w:val="40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7B48AB"/>
    <w:rPr>
      <w:rFonts w:eastAsiaTheme="minorEastAsia" w:cs="Arial"/>
      <w:b/>
      <w:bCs/>
      <w:caps/>
      <w:color w:val="000000" w:themeColor="text1"/>
      <w:sz w:val="40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BCB"/>
    <w:pPr>
      <w:spacing w:after="0" w:line="276" w:lineRule="auto"/>
      <w:jc w:val="left"/>
      <w:textAlignment w:val="baseline"/>
    </w:pPr>
    <w:rPr>
      <w:rFonts w:cs="Arial"/>
      <w:caps/>
      <w:color w:val="000000" w:themeColor="text1"/>
      <w:kern w:val="24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24BCB"/>
    <w:rPr>
      <w:rFonts w:eastAsiaTheme="minorEastAsia" w:cs="Arial"/>
      <w:caps/>
      <w:color w:val="000000" w:themeColor="text1"/>
      <w:kern w:val="24"/>
    </w:rPr>
  </w:style>
  <w:style w:type="paragraph" w:customStyle="1" w:styleId="Graphicsanchor">
    <w:name w:val="Graphics anchor"/>
    <w:basedOn w:val="Normal"/>
    <w:qFormat/>
    <w:rsid w:val="00D24BCB"/>
    <w:pPr>
      <w:spacing w:after="0" w:line="240" w:lineRule="auto"/>
    </w:pPr>
  </w:style>
  <w:style w:type="paragraph" w:styleId="Salutation">
    <w:name w:val="Salutation"/>
    <w:basedOn w:val="Normal"/>
    <w:next w:val="Normal"/>
    <w:link w:val="SalutationChar"/>
    <w:uiPriority w:val="99"/>
    <w:rsid w:val="00496CDE"/>
    <w:pPr>
      <w:spacing w:before="1920" w:after="0" w:line="276" w:lineRule="auto"/>
    </w:pPr>
    <w:rPr>
      <w:b/>
      <w:sz w:val="19"/>
    </w:rPr>
  </w:style>
  <w:style w:type="character" w:customStyle="1" w:styleId="SalutationChar">
    <w:name w:val="Salutation Char"/>
    <w:basedOn w:val="DefaultParagraphFont"/>
    <w:link w:val="Salutation"/>
    <w:uiPriority w:val="99"/>
    <w:rsid w:val="00496CDE"/>
    <w:rPr>
      <w:rFonts w:eastAsiaTheme="minorEastAsia"/>
      <w:b/>
      <w:color w:val="595959" w:themeColor="text1" w:themeTint="A6"/>
      <w:sz w:val="19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7B48AB"/>
    <w:rPr>
      <w:rFonts w:eastAsiaTheme="minorEastAsia" w:cs="Arimo"/>
      <w:b/>
      <w:color w:val="CC4700" w:themeColor="accen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6CDE"/>
    <w:rPr>
      <w:rFonts w:asciiTheme="majorHAnsi" w:eastAsiaTheme="minorEastAsia" w:hAnsiTheme="majorHAnsi" w:cs="Arimo"/>
      <w:b/>
      <w:color w:val="000000" w:themeColor="text1"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rsid w:val="004632CD"/>
    <w:rPr>
      <w:rFonts w:eastAsiaTheme="minorEastAsia"/>
      <w:color w:val="595959" w:themeColor="text1" w:themeTint="A6"/>
      <w:sz w:val="18"/>
      <w:szCs w:val="18"/>
    </w:rPr>
  </w:style>
  <w:style w:type="paragraph" w:styleId="Signature">
    <w:name w:val="Signature"/>
    <w:basedOn w:val="Normal"/>
    <w:link w:val="SignatureChar"/>
    <w:uiPriority w:val="99"/>
    <w:rsid w:val="00BB2AFF"/>
    <w:pPr>
      <w:spacing w:after="0" w:line="240" w:lineRule="auto"/>
    </w:pPr>
    <w:rPr>
      <w:b/>
      <w:bCs/>
      <w:sz w:val="24"/>
      <w:szCs w:val="24"/>
    </w:rPr>
  </w:style>
  <w:style w:type="character" w:customStyle="1" w:styleId="SignatureChar">
    <w:name w:val="Signature Char"/>
    <w:basedOn w:val="DefaultParagraphFont"/>
    <w:link w:val="Signature"/>
    <w:uiPriority w:val="99"/>
    <w:rsid w:val="00BB2AFF"/>
    <w:rPr>
      <w:rFonts w:eastAsiaTheme="minorEastAsia"/>
      <w:b/>
      <w:bCs/>
      <w:color w:val="595959" w:themeColor="text1" w:themeTint="A6"/>
      <w:sz w:val="24"/>
      <w:szCs w:val="24"/>
    </w:rPr>
  </w:style>
  <w:style w:type="paragraph" w:styleId="NoSpacing">
    <w:name w:val="No Spacing"/>
    <w:uiPriority w:val="1"/>
    <w:qFormat/>
    <w:rsid w:val="00BB2AFF"/>
    <w:pPr>
      <w:spacing w:after="0" w:line="240" w:lineRule="auto"/>
      <w:jc w:val="both"/>
    </w:pPr>
    <w:rPr>
      <w:rFonts w:eastAsiaTheme="minorEastAsia"/>
      <w:color w:val="595959" w:themeColor="text1" w:themeTint="A6"/>
      <w:sz w:val="18"/>
      <w:szCs w:val="18"/>
    </w:rPr>
  </w:style>
  <w:style w:type="paragraph" w:customStyle="1" w:styleId="Contactinfo">
    <w:name w:val="Contact info"/>
    <w:basedOn w:val="Normal"/>
    <w:qFormat/>
    <w:rsid w:val="006813F8"/>
    <w:pPr>
      <w:spacing w:after="60" w:line="276" w:lineRule="auto"/>
      <w:jc w:val="left"/>
    </w:pPr>
  </w:style>
  <w:style w:type="character" w:styleId="Emphasis">
    <w:name w:val="Emphasis"/>
    <w:uiPriority w:val="20"/>
    <w:qFormat/>
    <w:rsid w:val="006813F8"/>
    <w:rPr>
      <w:i w:val="0"/>
      <w:iCs/>
      <w:color w:val="auto"/>
      <w:sz w:val="19"/>
    </w:rPr>
  </w:style>
  <w:style w:type="paragraph" w:styleId="Header">
    <w:name w:val="header"/>
    <w:basedOn w:val="Normal"/>
    <w:link w:val="HeaderChar"/>
    <w:uiPriority w:val="99"/>
    <w:unhideWhenUsed/>
    <w:rsid w:val="008A36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624"/>
    <w:rPr>
      <w:rFonts w:eastAsiaTheme="minorEastAsia"/>
      <w:color w:val="595959" w:themeColor="text1" w:themeTint="A6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A36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624"/>
    <w:rPr>
      <w:rFonts w:eastAsiaTheme="minorEastAsia"/>
      <w:color w:val="595959" w:themeColor="text1" w:themeTint="A6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mutethia\AppData\Roaming\Microsoft\Templates\Letterhead%20with%20orange%20bold%20design.dotx" TargetMode="External"/></Relationships>
</file>

<file path=word/theme/theme1.xml><?xml version="1.0" encoding="utf-8"?>
<a:theme xmlns:a="http://schemas.openxmlformats.org/drawingml/2006/main" name="Office Theme">
  <a:themeElements>
    <a:clrScheme name="Orange letterhead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CC4700"/>
      </a:accent1>
      <a:accent2>
        <a:srgbClr val="C0504D"/>
      </a:accent2>
      <a:accent3>
        <a:srgbClr val="FF9900"/>
      </a:accent3>
      <a:accent4>
        <a:srgbClr val="8064A2"/>
      </a:accent4>
      <a:accent5>
        <a:srgbClr val="DD35B5"/>
      </a:accent5>
      <a:accent6>
        <a:srgbClr val="5AC6E4"/>
      </a:accent6>
      <a:hlink>
        <a:srgbClr val="0000FF"/>
      </a:hlink>
      <a:folHlink>
        <a:srgbClr val="800080"/>
      </a:folHlink>
    </a:clrScheme>
    <a:fontScheme name="Raleway">
      <a:majorFont>
        <a:latin typeface="Raleway"/>
        <a:ea typeface=""/>
        <a:cs typeface=""/>
      </a:majorFont>
      <a:minorFont>
        <a:latin typeface="Raleway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30" ma:contentTypeDescription="Create a new document." ma:contentTypeScope="" ma:versionID="cec0622158e8f13124e9e8fd4de31bd1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52f30ab005d15df08657af532e6e3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  <xsd:element ref="ns2:MediaServiceObjectDetectorVersions" minOccurs="0"/>
                <xsd:element ref="ns2:MediaServiceSystemTag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hidden="true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hidden="tru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hidden="true" ma:internalName="Background" ma:readOnly="false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3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BillingMetadata" ma:index="33" nillable="true" ma:displayName="MediaServiceBillingMetadata" ma:hidden="true" ma:internalName="MediaServiceBillingMetadata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230e9df3-be65-4c73-a93b-d1236ebd677e" xsi:nil="true"/>
    <ImageTagsTaxHTField xmlns="71af3243-3dd4-4a8d-8c0d-dd76da1f02a5">
      <Terms xmlns="http://schemas.microsoft.com/office/infopath/2007/PartnerControls"/>
    </ImageTagsTaxHTField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MediaServiceKeyPoints xmlns="71af3243-3dd4-4a8d-8c0d-dd76da1f02a5" xsi:nil="true"/>
    <SharedWithUsers xmlns="16c05727-aa75-4e4a-9b5f-8a80a1165891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92FA73D-9FEB-40F0-A782-3D3B8AADAC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EE3A02-E403-4813-BDA7-220FAC468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C48362-7543-491A-A40F-6A566F7993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30e9df3-be65-4c73-a93b-d1236ebd677e"/>
    <ds:schemaRef ds:uri="71af3243-3dd4-4a8d-8c0d-dd76da1f02a5"/>
    <ds:schemaRef ds:uri="16c05727-aa75-4e4a-9b5f-8a80a1165891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Letterhead with orange bold design</Template>
  <TotalTime>11</TotalTime>
  <Pages>1</Pages>
  <Words>23</Words>
  <Characters>130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Isaiah Mutethia [ICT]</dc:creator>
  <cp:lastModifiedBy>Isaiah Mutethia [ICT]</cp:lastModifiedBy>
  <cp:revision>3</cp:revision>
  <dcterms:created xsi:type="dcterms:W3CDTF">2026-03-17T15:21:00Z</dcterms:created>
  <dcterms:modified xsi:type="dcterms:W3CDTF">2026-03-17T15:32:00Z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MediaServiceImageTags">
    <vt:lpwstr/>
  </property>
  <property fmtid="{D5CDD505-2E9C-101B-9397-08002B2CF9AE}" pid="4" name="Order">
    <vt:r8>5534200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